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C16" w:rsidRDefault="00974C16" w:rsidP="000D4496">
      <w:pPr>
        <w:widowControl w:val="0"/>
        <w:tabs>
          <w:tab w:val="left" w:pos="0"/>
        </w:tabs>
        <w:autoSpaceDE w:val="0"/>
        <w:autoSpaceDN w:val="0"/>
        <w:adjustRightInd w:val="0"/>
        <w:ind w:right="915"/>
        <w:rPr>
          <w:rFonts w:ascii="Arial" w:hAnsi="Arial" w:cs="Arial"/>
          <w:b/>
          <w:sz w:val="28"/>
          <w:szCs w:val="28"/>
        </w:rPr>
      </w:pPr>
      <w:r w:rsidRPr="000D4496">
        <w:rPr>
          <w:rFonts w:ascii="Arial" w:hAnsi="Arial" w:cs="Arial"/>
          <w:b/>
          <w:sz w:val="22"/>
          <w:szCs w:val="22"/>
        </w:rPr>
        <w:t>AD-SOYAD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8"/>
          <w:szCs w:val="28"/>
        </w:rPr>
        <w:t>:</w:t>
      </w:r>
    </w:p>
    <w:p w:rsidR="00974C16" w:rsidRDefault="00974C16" w:rsidP="000D4496">
      <w:pPr>
        <w:widowControl w:val="0"/>
        <w:tabs>
          <w:tab w:val="left" w:pos="0"/>
        </w:tabs>
        <w:autoSpaceDE w:val="0"/>
        <w:autoSpaceDN w:val="0"/>
        <w:adjustRightInd w:val="0"/>
        <w:ind w:right="915"/>
        <w:rPr>
          <w:rFonts w:ascii="Arial" w:hAnsi="Arial" w:cs="Arial"/>
          <w:b/>
          <w:sz w:val="28"/>
          <w:szCs w:val="28"/>
        </w:rPr>
      </w:pPr>
      <w:r w:rsidRPr="000D4496">
        <w:rPr>
          <w:rFonts w:ascii="Arial" w:hAnsi="Arial" w:cs="Arial"/>
          <w:b/>
          <w:sz w:val="22"/>
          <w:szCs w:val="22"/>
        </w:rPr>
        <w:t>NO</w:t>
      </w:r>
      <w:r w:rsidRPr="000D4496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8"/>
          <w:szCs w:val="28"/>
        </w:rPr>
        <w:tab/>
        <w:t>:</w:t>
      </w:r>
    </w:p>
    <w:p w:rsidR="00974C16" w:rsidRPr="000D4496" w:rsidRDefault="00974C16" w:rsidP="000D4496">
      <w:pPr>
        <w:widowControl w:val="0"/>
        <w:tabs>
          <w:tab w:val="left" w:pos="0"/>
        </w:tabs>
        <w:autoSpaceDE w:val="0"/>
        <w:autoSpaceDN w:val="0"/>
        <w:adjustRightInd w:val="0"/>
        <w:ind w:right="915"/>
        <w:jc w:val="center"/>
        <w:rPr>
          <w:rFonts w:ascii="Arial" w:hAnsi="Arial" w:cs="Arial"/>
          <w:b/>
          <w:sz w:val="28"/>
          <w:szCs w:val="28"/>
        </w:rPr>
      </w:pPr>
      <w:r w:rsidRPr="000D4496">
        <w:rPr>
          <w:rFonts w:ascii="Arial" w:hAnsi="Arial" w:cs="Arial"/>
          <w:b/>
          <w:sz w:val="28"/>
          <w:szCs w:val="28"/>
        </w:rPr>
        <w:t>Yeşilyurt İlköğretim Okulu 4-A Sınıfı Sosyal Bilgiler Dersi</w:t>
      </w:r>
    </w:p>
    <w:p w:rsidR="00974C16" w:rsidRPr="000D4496" w:rsidRDefault="00974C16" w:rsidP="000D4496">
      <w:pPr>
        <w:widowControl w:val="0"/>
        <w:tabs>
          <w:tab w:val="left" w:pos="0"/>
        </w:tabs>
        <w:autoSpaceDE w:val="0"/>
        <w:autoSpaceDN w:val="0"/>
        <w:adjustRightInd w:val="0"/>
        <w:ind w:right="915"/>
        <w:jc w:val="center"/>
        <w:rPr>
          <w:rFonts w:ascii="Arial" w:hAnsi="Arial" w:cs="Arial"/>
          <w:b/>
          <w:sz w:val="28"/>
          <w:szCs w:val="28"/>
        </w:rPr>
      </w:pPr>
      <w:r w:rsidRPr="000D4496">
        <w:rPr>
          <w:rFonts w:ascii="Arial" w:hAnsi="Arial" w:cs="Arial"/>
          <w:b/>
          <w:sz w:val="28"/>
          <w:szCs w:val="28"/>
        </w:rPr>
        <w:t>1. Dönem 2. Yazılı Sınavı</w:t>
      </w:r>
    </w:p>
    <w:p w:rsidR="00974C16" w:rsidRPr="00021BDC" w:rsidRDefault="00974C16" w:rsidP="00E217CF">
      <w:pPr>
        <w:widowControl w:val="0"/>
        <w:tabs>
          <w:tab w:val="left" w:pos="0"/>
        </w:tabs>
        <w:autoSpaceDE w:val="0"/>
        <w:autoSpaceDN w:val="0"/>
        <w:adjustRightInd w:val="0"/>
        <w:ind w:right="915"/>
        <w:rPr>
          <w:rFonts w:ascii="Arial" w:hAnsi="Arial" w:cs="Arial"/>
          <w:sz w:val="22"/>
          <w:szCs w:val="22"/>
        </w:rPr>
      </w:pPr>
      <w:smartTag w:uri="urn:schemas-microsoft-com:office:smarttags" w:element="metricconverter">
        <w:smartTagPr>
          <w:attr w:name="ProductID" w:val="1.“"/>
        </w:smartTagPr>
        <w:r w:rsidRPr="00021BDC">
          <w:rPr>
            <w:rFonts w:ascii="Arial" w:hAnsi="Arial" w:cs="Arial"/>
            <w:sz w:val="22"/>
            <w:szCs w:val="22"/>
          </w:rPr>
          <w:t>1.“</w:t>
        </w:r>
      </w:smartTag>
      <w:r w:rsidRPr="00021BDC">
        <w:rPr>
          <w:rFonts w:ascii="Arial" w:hAnsi="Arial" w:cs="Arial"/>
          <w:sz w:val="22"/>
          <w:szCs w:val="22"/>
        </w:rPr>
        <w:t xml:space="preserve"> Her toplumun kendine özgü bir kültürü vardır.Bu kültürü yansıtan öğeler,kültürel öğeler olarak adlandırılır.”</w:t>
      </w:r>
    </w:p>
    <w:p w:rsidR="00974C16" w:rsidRPr="00021BDC" w:rsidRDefault="00974C16" w:rsidP="00E217CF">
      <w:pPr>
        <w:widowControl w:val="0"/>
        <w:tabs>
          <w:tab w:val="left" w:pos="0"/>
        </w:tabs>
        <w:autoSpaceDE w:val="0"/>
        <w:autoSpaceDN w:val="0"/>
        <w:adjustRightInd w:val="0"/>
        <w:ind w:right="915"/>
        <w:rPr>
          <w:rFonts w:ascii="Arial" w:hAnsi="Arial" w:cs="Arial"/>
          <w:sz w:val="22"/>
          <w:szCs w:val="22"/>
          <w:u w:val="single"/>
        </w:rPr>
      </w:pPr>
      <w:r w:rsidRPr="00021BDC">
        <w:rPr>
          <w:rFonts w:ascii="Arial" w:hAnsi="Arial" w:cs="Arial"/>
          <w:sz w:val="22"/>
          <w:szCs w:val="22"/>
        </w:rPr>
        <w:t xml:space="preserve">Buna göre ,aşağıdakilerden hangisi kültürel öğelerimizden </w:t>
      </w:r>
      <w:r w:rsidRPr="00021BDC">
        <w:rPr>
          <w:rFonts w:ascii="Arial" w:hAnsi="Arial" w:cs="Arial"/>
          <w:sz w:val="22"/>
          <w:szCs w:val="22"/>
          <w:u w:val="single"/>
        </w:rPr>
        <w:t>değildir?</w:t>
      </w:r>
    </w:p>
    <w:p w:rsidR="00974C16" w:rsidRPr="00021BDC" w:rsidRDefault="00974C16" w:rsidP="00E217CF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A- halk oyunları</w:t>
      </w:r>
      <w:r w:rsidRPr="00021BDC">
        <w:rPr>
          <w:rFonts w:ascii="Arial" w:hAnsi="Arial" w:cs="Arial"/>
          <w:sz w:val="22"/>
          <w:szCs w:val="22"/>
        </w:rPr>
        <w:tab/>
      </w:r>
      <w:r w:rsidRPr="00021BDC">
        <w:rPr>
          <w:rFonts w:ascii="Arial" w:hAnsi="Arial" w:cs="Arial"/>
          <w:sz w:val="22"/>
          <w:szCs w:val="22"/>
        </w:rPr>
        <w:tab/>
        <w:t xml:space="preserve">B-yemekler </w:t>
      </w:r>
    </w:p>
    <w:p w:rsidR="00974C16" w:rsidRPr="00021BDC" w:rsidRDefault="00974C16" w:rsidP="00E217CF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C- düğünler</w:t>
      </w:r>
      <w:r w:rsidRPr="00021BDC">
        <w:rPr>
          <w:rFonts w:ascii="Arial" w:hAnsi="Arial" w:cs="Arial"/>
          <w:sz w:val="22"/>
          <w:szCs w:val="22"/>
        </w:rPr>
        <w:tab/>
      </w:r>
      <w:r w:rsidRPr="00021BDC">
        <w:rPr>
          <w:rFonts w:ascii="Arial" w:hAnsi="Arial" w:cs="Arial"/>
          <w:sz w:val="22"/>
          <w:szCs w:val="22"/>
        </w:rPr>
        <w:tab/>
        <w:t xml:space="preserve">            D- arabalar</w:t>
      </w:r>
    </w:p>
    <w:p w:rsidR="00974C16" w:rsidRPr="00021BDC" w:rsidRDefault="00974C16" w:rsidP="00E217CF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rial" w:hAnsi="Arial" w:cs="Arial"/>
          <w:sz w:val="22"/>
          <w:szCs w:val="22"/>
        </w:rPr>
      </w:pPr>
    </w:p>
    <w:p w:rsidR="00974C16" w:rsidRPr="00021BDC" w:rsidRDefault="00974C16" w:rsidP="00E217CF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2.“Tarih boyunca Türkler yaygın olarak  bir çok oyun oynamışlardır.Bu oyunlar Türklerin yaşayış şekillerinden ortaya çıkmıştır.”</w:t>
      </w:r>
    </w:p>
    <w:p w:rsidR="00974C16" w:rsidRPr="00021BDC" w:rsidRDefault="00974C16" w:rsidP="00E217CF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rial" w:hAnsi="Arial" w:cs="Arial"/>
          <w:sz w:val="22"/>
          <w:szCs w:val="22"/>
          <w:u w:val="single"/>
        </w:rPr>
      </w:pPr>
      <w:r w:rsidRPr="00021BDC">
        <w:rPr>
          <w:rFonts w:ascii="Arial" w:hAnsi="Arial" w:cs="Arial"/>
          <w:sz w:val="22"/>
          <w:szCs w:val="22"/>
        </w:rPr>
        <w:t xml:space="preserve">Aşağıdakilerden hangisi bu oyunlardan biri </w:t>
      </w:r>
      <w:r w:rsidRPr="00021BDC">
        <w:rPr>
          <w:rFonts w:ascii="Arial" w:hAnsi="Arial" w:cs="Arial"/>
          <w:sz w:val="22"/>
          <w:szCs w:val="22"/>
          <w:u w:val="single"/>
        </w:rPr>
        <w:t>değildir?</w:t>
      </w:r>
    </w:p>
    <w:p w:rsidR="00974C16" w:rsidRPr="00021BDC" w:rsidRDefault="00974C16" w:rsidP="00E217CF">
      <w:pPr>
        <w:widowControl w:val="0"/>
        <w:tabs>
          <w:tab w:val="left" w:pos="825"/>
        </w:tabs>
        <w:autoSpaceDE w:val="0"/>
        <w:autoSpaceDN w:val="0"/>
        <w:adjustRightInd w:val="0"/>
        <w:ind w:left="540" w:right="915"/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A- güreş</w:t>
      </w:r>
      <w:r w:rsidRPr="00021BDC">
        <w:rPr>
          <w:rFonts w:ascii="Arial" w:hAnsi="Arial" w:cs="Arial"/>
          <w:sz w:val="22"/>
          <w:szCs w:val="22"/>
        </w:rPr>
        <w:tab/>
      </w:r>
      <w:r w:rsidRPr="00021BDC">
        <w:rPr>
          <w:rFonts w:ascii="Arial" w:hAnsi="Arial" w:cs="Arial"/>
          <w:sz w:val="22"/>
          <w:szCs w:val="22"/>
        </w:rPr>
        <w:tab/>
        <w:t>B- cirit</w:t>
      </w:r>
      <w:r w:rsidRPr="00021BDC">
        <w:rPr>
          <w:rFonts w:ascii="Arial" w:hAnsi="Arial" w:cs="Arial"/>
          <w:sz w:val="22"/>
          <w:szCs w:val="22"/>
        </w:rPr>
        <w:tab/>
      </w:r>
    </w:p>
    <w:p w:rsidR="00974C16" w:rsidRPr="00021BDC" w:rsidRDefault="00974C16" w:rsidP="00E217CF">
      <w:pPr>
        <w:widowControl w:val="0"/>
        <w:tabs>
          <w:tab w:val="left" w:pos="825"/>
        </w:tabs>
        <w:autoSpaceDE w:val="0"/>
        <w:autoSpaceDN w:val="0"/>
        <w:adjustRightInd w:val="0"/>
        <w:ind w:left="540" w:right="915"/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C- okçuluk</w:t>
      </w:r>
      <w:r w:rsidRPr="00021BDC">
        <w:rPr>
          <w:rFonts w:ascii="Arial" w:hAnsi="Arial" w:cs="Arial"/>
          <w:sz w:val="22"/>
          <w:szCs w:val="22"/>
        </w:rPr>
        <w:tab/>
        <w:t>D- basketbol</w:t>
      </w:r>
    </w:p>
    <w:p w:rsidR="00974C16" w:rsidRPr="00021BDC" w:rsidRDefault="00974C16" w:rsidP="00E217CF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rial" w:hAnsi="Arial" w:cs="Arial"/>
          <w:sz w:val="22"/>
          <w:szCs w:val="22"/>
        </w:rPr>
      </w:pP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3.Güneşin battığı yöne yüzümüzü döndüğümüzde sırtımız aşağıdaki yönlerden hangisini gösterir?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A) Güney    B) Batı</w:t>
      </w:r>
      <w:r w:rsidRPr="00021BDC">
        <w:rPr>
          <w:rFonts w:ascii="Arial" w:hAnsi="Arial" w:cs="Arial"/>
          <w:sz w:val="22"/>
          <w:szCs w:val="22"/>
        </w:rPr>
        <w:tab/>
        <w:t>C) Kuzey</w:t>
      </w:r>
      <w:r w:rsidRPr="00021BDC">
        <w:rPr>
          <w:rFonts w:ascii="Arial" w:hAnsi="Arial" w:cs="Arial"/>
          <w:sz w:val="22"/>
          <w:szCs w:val="22"/>
        </w:rPr>
        <w:tab/>
        <w:t>D) Doğu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4.Türk ordusunun kurtuluş mücadelesinde kazandığı ilk zafer hangisidir?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 xml:space="preserve"> A- Başkomutanlık Meydan Savaşı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 xml:space="preserve"> B- Sakarya Meydan Savaşı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 xml:space="preserve"> C- I. Ve II. İnönü Savaşları                                                      D- Balkan Savaşı    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</w:p>
    <w:p w:rsidR="00974C16" w:rsidRPr="00021BDC" w:rsidRDefault="00974C16" w:rsidP="00E217CF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5.  Atatürk “Ordular, ilk hedefiniz Akdeniz’dir” emrini hangi savaşta vermiştir?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 xml:space="preserve"> A)</w:t>
      </w:r>
      <w:r>
        <w:rPr>
          <w:rFonts w:ascii="Arial" w:hAnsi="Arial" w:cs="Arial"/>
          <w:sz w:val="22"/>
          <w:szCs w:val="22"/>
        </w:rPr>
        <w:t xml:space="preserve"> </w:t>
      </w:r>
      <w:r w:rsidRPr="00021BDC">
        <w:rPr>
          <w:rFonts w:ascii="Arial" w:hAnsi="Arial" w:cs="Arial"/>
          <w:sz w:val="22"/>
          <w:szCs w:val="22"/>
        </w:rPr>
        <w:t>Sakarya Savaşı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 xml:space="preserve"> B)</w:t>
      </w:r>
      <w:r>
        <w:rPr>
          <w:rFonts w:ascii="Arial" w:hAnsi="Arial" w:cs="Arial"/>
          <w:sz w:val="22"/>
          <w:szCs w:val="22"/>
        </w:rPr>
        <w:t xml:space="preserve"> </w:t>
      </w:r>
      <w:r w:rsidRPr="00021BDC">
        <w:rPr>
          <w:rFonts w:ascii="Arial" w:hAnsi="Arial" w:cs="Arial"/>
          <w:sz w:val="22"/>
          <w:szCs w:val="22"/>
        </w:rPr>
        <w:t>Başkomutanlık Meydan Muharebesi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 xml:space="preserve"> C)</w:t>
      </w:r>
      <w:r>
        <w:rPr>
          <w:rFonts w:ascii="Arial" w:hAnsi="Arial" w:cs="Arial"/>
          <w:sz w:val="22"/>
          <w:szCs w:val="22"/>
        </w:rPr>
        <w:t xml:space="preserve"> </w:t>
      </w:r>
      <w:r w:rsidRPr="00021BDC">
        <w:rPr>
          <w:rFonts w:ascii="Arial" w:hAnsi="Arial" w:cs="Arial"/>
          <w:sz w:val="22"/>
          <w:szCs w:val="22"/>
        </w:rPr>
        <w:t xml:space="preserve">I. İnönü  savaşı   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 xml:space="preserve"> D)Trablusgarp savaşı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6. Mustafa Kemal Samsun’a çıktıktan sonra sırası ile hangi illere gitmiştir?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A)Amasya-Ordu-Erzurum</w:t>
      </w:r>
      <w:r w:rsidRPr="00021BDC">
        <w:rPr>
          <w:rFonts w:ascii="Arial" w:hAnsi="Arial" w:cs="Arial"/>
          <w:sz w:val="22"/>
          <w:szCs w:val="22"/>
        </w:rPr>
        <w:tab/>
        <w:t xml:space="preserve">B)Erzurum-Trabzon-Kars   C)Amasya-Kars-Ağrı    </w:t>
      </w:r>
      <w:r>
        <w:rPr>
          <w:rFonts w:ascii="Arial" w:hAnsi="Arial" w:cs="Arial"/>
          <w:sz w:val="22"/>
          <w:szCs w:val="22"/>
        </w:rPr>
        <w:tab/>
      </w:r>
      <w:r w:rsidRPr="00021BDC">
        <w:rPr>
          <w:rFonts w:ascii="Arial" w:hAnsi="Arial" w:cs="Arial"/>
          <w:sz w:val="22"/>
          <w:szCs w:val="22"/>
        </w:rPr>
        <w:t xml:space="preserve"> D)Amasya-Erzurum-Sivas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</w:p>
    <w:p w:rsidR="00974C16" w:rsidRPr="00021BDC" w:rsidRDefault="00974C16" w:rsidP="00E217CF">
      <w:pPr>
        <w:rPr>
          <w:rFonts w:ascii="Arial" w:hAnsi="Arial" w:cs="Arial"/>
          <w:i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7.</w:t>
      </w:r>
      <w:r w:rsidRPr="00021BDC">
        <w:rPr>
          <w:rFonts w:ascii="Arial" w:hAnsi="Arial" w:cs="Arial"/>
          <w:i/>
          <w:sz w:val="22"/>
          <w:szCs w:val="22"/>
        </w:rPr>
        <w:t>Aşağıdakilerden hangisi fiziksel özelliklerimizdendir?</w:t>
      </w:r>
      <w:r w:rsidRPr="00021BDC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A ) Kısa boylu olmak        B ) Sinirli olmak       C ) Duyarlı olmak            D ) Neşeli olmak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</w:p>
    <w:p w:rsidR="00974C16" w:rsidRPr="00021BDC" w:rsidRDefault="00974C16" w:rsidP="0002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9120"/>
        </w:tabs>
        <w:rPr>
          <w:rFonts w:ascii="Arial" w:hAnsi="Arial" w:cs="Arial"/>
          <w:i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8.</w:t>
      </w:r>
      <w:r w:rsidRPr="00021BDC">
        <w:rPr>
          <w:rFonts w:ascii="Arial" w:hAnsi="Arial" w:cs="Arial"/>
          <w:i/>
          <w:sz w:val="22"/>
          <w:szCs w:val="22"/>
        </w:rPr>
        <w:t xml:space="preserve"> Aşağıdaki bilgilerden hangisi nüfus cüzdanında </w:t>
      </w:r>
      <w:r w:rsidRPr="00021BDC">
        <w:rPr>
          <w:rFonts w:ascii="Arial" w:hAnsi="Arial" w:cs="Arial"/>
          <w:i/>
          <w:sz w:val="22"/>
          <w:szCs w:val="22"/>
          <w:u w:val="single"/>
        </w:rPr>
        <w:t>yer almaz?</w:t>
      </w:r>
      <w:r w:rsidRPr="00021BDC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74C16" w:rsidRPr="000D4496" w:rsidRDefault="00974C16" w:rsidP="00021BDC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>A  )   TC no                  B )  ev adresi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021BDC">
        <w:rPr>
          <w:rFonts w:ascii="Arial" w:hAnsi="Arial" w:cs="Arial"/>
          <w:sz w:val="22"/>
          <w:szCs w:val="22"/>
        </w:rPr>
        <w:t>C )  doğum yeri            D ) anne adı</w:t>
      </w:r>
      <w:r w:rsidRPr="00021BDC">
        <w:rPr>
          <w:rFonts w:ascii="Arial" w:hAnsi="Arial" w:cs="Arial"/>
          <w:i/>
          <w:sz w:val="22"/>
          <w:szCs w:val="22"/>
        </w:rPr>
        <w:t xml:space="preserve"> </w:t>
      </w:r>
    </w:p>
    <w:p w:rsidR="00974C16" w:rsidRPr="00021BDC" w:rsidRDefault="00974C16" w:rsidP="00021BDC">
      <w:pPr>
        <w:rPr>
          <w:rFonts w:ascii="Arial" w:hAnsi="Arial" w:cs="Arial"/>
          <w:i/>
          <w:sz w:val="22"/>
          <w:szCs w:val="22"/>
        </w:rPr>
      </w:pPr>
    </w:p>
    <w:p w:rsidR="00974C16" w:rsidRPr="00021BDC" w:rsidRDefault="00974C16" w:rsidP="0002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Arial" w:hAnsi="Arial" w:cs="Arial"/>
          <w:i/>
          <w:sz w:val="22"/>
          <w:szCs w:val="22"/>
          <w:u w:val="single"/>
        </w:rPr>
      </w:pPr>
      <w:r w:rsidRPr="00021BDC">
        <w:rPr>
          <w:rFonts w:ascii="Arial" w:hAnsi="Arial" w:cs="Arial"/>
          <w:i/>
          <w:sz w:val="22"/>
          <w:szCs w:val="22"/>
        </w:rPr>
        <w:t xml:space="preserve">9. Atatürk, aşağıdaki okulların hangisinde öğrenim </w:t>
      </w:r>
      <w:r w:rsidRPr="00021BDC">
        <w:rPr>
          <w:rFonts w:ascii="Arial" w:hAnsi="Arial" w:cs="Arial"/>
          <w:i/>
          <w:sz w:val="22"/>
          <w:szCs w:val="22"/>
          <w:u w:val="single"/>
        </w:rPr>
        <w:t>görmemiştir?</w:t>
      </w:r>
      <w:r w:rsidRPr="00021BDC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74C16" w:rsidRPr="00021BDC" w:rsidRDefault="00974C16" w:rsidP="00021BDC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i/>
          <w:sz w:val="22"/>
          <w:szCs w:val="22"/>
        </w:rPr>
        <w:t xml:space="preserve">  A</w:t>
      </w:r>
      <w:r w:rsidRPr="00021BDC">
        <w:rPr>
          <w:rFonts w:ascii="Arial" w:hAnsi="Arial" w:cs="Arial"/>
          <w:sz w:val="22"/>
          <w:szCs w:val="22"/>
        </w:rPr>
        <w:t xml:space="preserve">) Harp Okulu        B) Şemsi Efendi Okulu   </w:t>
      </w:r>
    </w:p>
    <w:p w:rsidR="00974C16" w:rsidRPr="00021BDC" w:rsidRDefault="00974C16" w:rsidP="00021BDC">
      <w:pPr>
        <w:rPr>
          <w:rFonts w:ascii="Arial" w:hAnsi="Arial" w:cs="Arial"/>
          <w:sz w:val="22"/>
          <w:szCs w:val="22"/>
        </w:rPr>
      </w:pPr>
      <w:r w:rsidRPr="00021BDC">
        <w:rPr>
          <w:rFonts w:ascii="Arial" w:hAnsi="Arial" w:cs="Arial"/>
          <w:sz w:val="22"/>
          <w:szCs w:val="22"/>
        </w:rPr>
        <w:t xml:space="preserve"> C) Millet Mektebi     D) Mahalle Mektebi</w:t>
      </w:r>
    </w:p>
    <w:p w:rsidR="00974C16" w:rsidRPr="00021BDC" w:rsidRDefault="00974C16" w:rsidP="00021BDC">
      <w:pPr>
        <w:rPr>
          <w:rFonts w:ascii="Arial" w:hAnsi="Arial" w:cs="Arial"/>
          <w:sz w:val="22"/>
          <w:szCs w:val="22"/>
        </w:rPr>
      </w:pPr>
    </w:p>
    <w:p w:rsidR="00974C16" w:rsidRPr="00021BDC" w:rsidRDefault="00974C16" w:rsidP="00021BDC">
      <w:pPr>
        <w:rPr>
          <w:rFonts w:ascii="Arial" w:hAnsi="Arial" w:cs="Arial"/>
          <w:color w:val="000000"/>
          <w:sz w:val="22"/>
          <w:szCs w:val="22"/>
        </w:rPr>
      </w:pPr>
      <w:r w:rsidRPr="00021BDC">
        <w:rPr>
          <w:rFonts w:ascii="Arial" w:hAnsi="Arial" w:cs="Arial"/>
          <w:color w:val="000000"/>
          <w:sz w:val="22"/>
          <w:szCs w:val="22"/>
        </w:rPr>
        <w:t>10.Mustafa Kemal Atatürk ve silah arkadaşları Milli Mücadele’yi (Kurtuluş Savaşını) hangi şehirde başlatmışlardır?  ( 4 puan )</w:t>
      </w:r>
    </w:p>
    <w:p w:rsidR="00974C16" w:rsidRPr="000D4496" w:rsidRDefault="00974C16" w:rsidP="00E217CF">
      <w:pPr>
        <w:rPr>
          <w:rFonts w:ascii="Arial" w:hAnsi="Arial" w:cs="Arial"/>
          <w:color w:val="000000"/>
          <w:sz w:val="22"/>
          <w:szCs w:val="22"/>
        </w:rPr>
      </w:pPr>
      <w:r w:rsidRPr="00021BDC">
        <w:rPr>
          <w:rFonts w:ascii="Arial" w:hAnsi="Arial" w:cs="Arial"/>
          <w:color w:val="000000"/>
          <w:sz w:val="22"/>
          <w:szCs w:val="22"/>
        </w:rPr>
        <w:t xml:space="preserve"> A. Samsun                    B.   Amasya  C.   Sivas                       D. Ankara 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11.İtalya ile yaptığımız Trablusgarp savaşında Mustafa Kemal ve arkadaşları başarılı sonuçlar almalarına rağmen Libya’yı İtalyanlara vermek zorunda kaldığımız UŞİ antlaşmasını imzalamak zorumda kalışımızın sebebi nedir?</w:t>
      </w:r>
    </w:p>
    <w:p w:rsidR="00974C16" w:rsidRPr="00021BDC" w:rsidRDefault="00974C16" w:rsidP="00E217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A)İtalya’nın güçlü olmas               B)Çanakkale savaşının çıkması</w:t>
      </w:r>
    </w:p>
    <w:p w:rsidR="00974C16" w:rsidRDefault="00974C16" w:rsidP="00E217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C)Padişahın ölmesi                      D) Balkan savaşının çıkması</w:t>
      </w:r>
      <w:r w:rsidRPr="00021BDC">
        <w:rPr>
          <w:rFonts w:ascii="Arial" w:hAnsi="Arial" w:cs="Arial"/>
          <w:sz w:val="22"/>
          <w:szCs w:val="22"/>
        </w:rPr>
        <w:t xml:space="preserve"> </w:t>
      </w:r>
    </w:p>
    <w:p w:rsidR="00974C16" w:rsidRDefault="00974C16" w:rsidP="00E217CF">
      <w:pPr>
        <w:rPr>
          <w:rFonts w:ascii="Arial" w:hAnsi="Arial" w:cs="Arial"/>
          <w:sz w:val="22"/>
          <w:szCs w:val="22"/>
        </w:rPr>
      </w:pPr>
    </w:p>
    <w:p w:rsidR="00974C16" w:rsidRDefault="00974C16" w:rsidP="001E20F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12)Aşağıdakilerden hangisi Atatürk’ün kişilik özelliklerinden değildir?</w:t>
      </w:r>
    </w:p>
    <w:p w:rsidR="00974C16" w:rsidRDefault="00974C16" w:rsidP="001E20FB">
      <w:pPr>
        <w:rPr>
          <w:rFonts w:ascii="Arial" w:hAnsi="Arial" w:cs="Arial"/>
          <w:sz w:val="22"/>
          <w:szCs w:val="22"/>
        </w:rPr>
      </w:pPr>
    </w:p>
    <w:p w:rsidR="00974C16" w:rsidRDefault="00974C16" w:rsidP="000D44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A)Açık sözlülüğü     B)Aceleciliği               C)Yöneticiliği                D)Liderliği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13)Atatürk İstanbul boğazının itilaf devletlerinin gemileri ile sarıldığını gördüğünde kaygılanan arkadaşına:”Merak etme,geldikleri gibi giderler!” demiştir.Bu bize onun hangi yönünü göstermektedir?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A)açık sözlülüğünü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B)vatanseverliğini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C)Planlılığını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D)İleri görüşlülüğünü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14)Kuvayi Milliye ile ilgili aşağıdakilerden hangisi yanlıştır?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A)Düşmanla kahramanca mücadele etmişlerdir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B)Yalnızca erkeklerden oluşmuştur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C)Az sayıdaki gönüllü birliklerdir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D)Amaçları yaşadıkları yerleri düşmandan korumaktır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15)Tekalifi Milliye (Milli Yükümlülükler) emirleri ile ilgili aşağıdakilerden hangisi yanlıştır?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A)Yalnızca zengin olan kimselere uygulanmıştır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B)Ordumuza büyük katkısı olmuştur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C)Halk gönüllü olarak bu emirleri uygulamıştır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D)Bu emirle yiyecek,giyecek,yakacak ihtiyaçları karşılanmıştır.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</w:p>
    <w:p w:rsidR="00974C16" w:rsidRPr="00472613" w:rsidRDefault="00974C16" w:rsidP="0075146F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16 </w:t>
      </w:r>
      <w:r w:rsidRPr="00472613">
        <w:rPr>
          <w:rFonts w:ascii="Arial" w:hAnsi="Arial" w:cs="Arial"/>
          <w:b/>
          <w:i/>
          <w:sz w:val="20"/>
          <w:szCs w:val="20"/>
        </w:rPr>
        <w:t>Aşağıdaki ifadelerden doğru olanlara (D) ,yanlış olanlara (Y) yazınız. ( 10 puan)</w:t>
      </w:r>
    </w:p>
    <w:p w:rsidR="00974C16" w:rsidRPr="00472613" w:rsidRDefault="00974C16" w:rsidP="0075146F">
      <w:pPr>
        <w:rPr>
          <w:rFonts w:ascii="Arial" w:hAnsi="Arial" w:cs="Arial"/>
          <w:sz w:val="20"/>
          <w:szCs w:val="20"/>
        </w:rPr>
      </w:pPr>
      <w:r w:rsidRPr="00472613">
        <w:rPr>
          <w:rFonts w:ascii="Arial" w:hAnsi="Arial" w:cs="Arial"/>
          <w:sz w:val="20"/>
          <w:szCs w:val="20"/>
        </w:rPr>
        <w:t xml:space="preserve">  (</w:t>
      </w:r>
      <w:r>
        <w:rPr>
          <w:rFonts w:ascii="Arial" w:hAnsi="Arial" w:cs="Arial"/>
          <w:sz w:val="20"/>
          <w:szCs w:val="20"/>
        </w:rPr>
        <w:t xml:space="preserve">      </w:t>
      </w:r>
      <w:r w:rsidRPr="00472613">
        <w:rPr>
          <w:rFonts w:ascii="Arial" w:hAnsi="Arial" w:cs="Arial"/>
          <w:sz w:val="20"/>
          <w:szCs w:val="20"/>
        </w:rPr>
        <w:t>) Türkiye Devleti’nin yönetim şekli Cumhuriyet’tir.</w:t>
      </w:r>
    </w:p>
    <w:p w:rsidR="00974C16" w:rsidRPr="00472613" w:rsidRDefault="00974C16" w:rsidP="0075146F">
      <w:pPr>
        <w:rPr>
          <w:rFonts w:ascii="Arial" w:hAnsi="Arial" w:cs="Arial"/>
          <w:b/>
          <w:sz w:val="20"/>
          <w:szCs w:val="20"/>
        </w:rPr>
      </w:pPr>
      <w:r w:rsidRPr="00472613">
        <w:rPr>
          <w:rFonts w:ascii="Arial" w:hAnsi="Arial" w:cs="Arial"/>
          <w:sz w:val="20"/>
          <w:szCs w:val="20"/>
        </w:rPr>
        <w:t xml:space="preserve">  </w:t>
      </w:r>
      <w:r w:rsidRPr="00472613">
        <w:rPr>
          <w:rFonts w:ascii="Arial" w:hAnsi="Arial" w:cs="Arial"/>
          <w:color w:val="000000"/>
          <w:sz w:val="20"/>
          <w:szCs w:val="20"/>
        </w:rPr>
        <w:t xml:space="preserve">(  </w:t>
      </w: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Pr="00472613">
        <w:rPr>
          <w:rFonts w:ascii="Arial" w:hAnsi="Arial" w:cs="Arial"/>
          <w:color w:val="000000"/>
          <w:sz w:val="20"/>
          <w:szCs w:val="20"/>
        </w:rPr>
        <w:t xml:space="preserve"> ) Sadece anne, baba ve çocuklardan oluşan aileye çekirdek aile denir. </w:t>
      </w:r>
    </w:p>
    <w:p w:rsidR="00974C16" w:rsidRPr="00472613" w:rsidRDefault="00974C16" w:rsidP="0075146F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472613">
        <w:rPr>
          <w:rFonts w:ascii="Arial" w:hAnsi="Arial" w:cs="Arial"/>
          <w:color w:val="000000"/>
          <w:sz w:val="20"/>
          <w:szCs w:val="20"/>
        </w:rPr>
        <w:t xml:space="preserve">  (  </w:t>
      </w: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Pr="00472613">
        <w:rPr>
          <w:rFonts w:ascii="Arial" w:hAnsi="Arial" w:cs="Arial"/>
          <w:color w:val="000000"/>
          <w:sz w:val="20"/>
          <w:szCs w:val="20"/>
        </w:rPr>
        <w:t xml:space="preserve"> ) Herkesin ilgi alanı farklıdır.</w:t>
      </w:r>
    </w:p>
    <w:p w:rsidR="00974C16" w:rsidRPr="00472613" w:rsidRDefault="00974C16" w:rsidP="0075146F">
      <w:pPr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 w:rsidRPr="00472613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72613">
        <w:rPr>
          <w:rFonts w:ascii="Arial" w:hAnsi="Arial" w:cs="Arial"/>
          <w:color w:val="000000"/>
          <w:sz w:val="20"/>
          <w:szCs w:val="20"/>
        </w:rPr>
        <w:t>(</w:t>
      </w: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Pr="00472613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72613">
        <w:rPr>
          <w:rFonts w:ascii="Arial" w:hAnsi="Arial" w:cs="Arial"/>
          <w:color w:val="000000"/>
          <w:sz w:val="20"/>
          <w:szCs w:val="20"/>
        </w:rPr>
        <w:t xml:space="preserve"> ) Soy ağacında komşuya yer verilmez.</w:t>
      </w:r>
    </w:p>
    <w:p w:rsidR="00974C16" w:rsidRPr="00472613" w:rsidRDefault="00974C16" w:rsidP="0075146F">
      <w:pPr>
        <w:shd w:val="clear" w:color="auto" w:fill="FFFFFF"/>
        <w:rPr>
          <w:rFonts w:ascii="Arial" w:hAnsi="Arial" w:cs="Arial"/>
          <w:sz w:val="20"/>
          <w:szCs w:val="20"/>
        </w:rPr>
      </w:pPr>
      <w:r w:rsidRPr="00472613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72613">
        <w:rPr>
          <w:rFonts w:ascii="Arial" w:hAnsi="Arial" w:cs="Arial"/>
          <w:color w:val="000000"/>
          <w:sz w:val="20"/>
          <w:szCs w:val="20"/>
        </w:rPr>
        <w:t xml:space="preserve">( </w:t>
      </w: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472613">
        <w:rPr>
          <w:rFonts w:ascii="Arial" w:hAnsi="Arial" w:cs="Arial"/>
          <w:color w:val="000000"/>
          <w:sz w:val="20"/>
          <w:szCs w:val="20"/>
        </w:rPr>
        <w:t xml:space="preserve"> ) Herkes mutlaka aynı duygu ve düşüncelere sahiptir.</w:t>
      </w:r>
    </w:p>
    <w:p w:rsidR="00974C16" w:rsidRPr="00472613" w:rsidRDefault="00974C16" w:rsidP="0075146F">
      <w:pPr>
        <w:rPr>
          <w:rFonts w:ascii="Arial" w:hAnsi="Arial" w:cs="Arial"/>
          <w:i/>
          <w:sz w:val="20"/>
          <w:szCs w:val="20"/>
        </w:rPr>
      </w:pPr>
      <w:r w:rsidRPr="00472613">
        <w:rPr>
          <w:rFonts w:ascii="Arial" w:hAnsi="Arial" w:cs="Arial"/>
          <w:b/>
          <w:sz w:val="20"/>
          <w:szCs w:val="20"/>
        </w:rPr>
        <w:t xml:space="preserve"> </w:t>
      </w:r>
      <w:r w:rsidRPr="00472613">
        <w:rPr>
          <w:rFonts w:ascii="Arial" w:hAnsi="Arial" w:cs="Arial"/>
          <w:sz w:val="20"/>
          <w:szCs w:val="20"/>
        </w:rPr>
        <w:t xml:space="preserve"> (  </w:t>
      </w:r>
      <w:r>
        <w:rPr>
          <w:rFonts w:ascii="Arial" w:hAnsi="Arial" w:cs="Arial"/>
          <w:sz w:val="20"/>
          <w:szCs w:val="20"/>
        </w:rPr>
        <w:t xml:space="preserve">   </w:t>
      </w:r>
      <w:r w:rsidRPr="00472613">
        <w:rPr>
          <w:rFonts w:ascii="Arial" w:hAnsi="Arial" w:cs="Arial"/>
          <w:sz w:val="20"/>
          <w:szCs w:val="20"/>
        </w:rPr>
        <w:t xml:space="preserve"> ) Türküler ülkemizin kültürel zenginliğine örnek gösterilemez</w:t>
      </w:r>
    </w:p>
    <w:p w:rsidR="00974C16" w:rsidRPr="00B305C0" w:rsidRDefault="00974C16" w:rsidP="007514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(      ) </w:t>
      </w:r>
      <w:r w:rsidRPr="00B305C0">
        <w:rPr>
          <w:rFonts w:ascii="Arial" w:hAnsi="Arial" w:cs="Arial"/>
          <w:sz w:val="20"/>
          <w:szCs w:val="20"/>
        </w:rPr>
        <w:t xml:space="preserve">Kurtuluş Savaşı 19 Mayıs 1919 da Samsun’da başlamıştır. </w:t>
      </w:r>
    </w:p>
    <w:p w:rsidR="00974C16" w:rsidRPr="00B305C0" w:rsidRDefault="00974C16" w:rsidP="0075146F">
      <w:pPr>
        <w:rPr>
          <w:rFonts w:ascii="Arial" w:hAnsi="Arial" w:cs="Arial"/>
          <w:sz w:val="20"/>
          <w:szCs w:val="20"/>
        </w:rPr>
      </w:pPr>
      <w:r w:rsidRPr="00B305C0">
        <w:rPr>
          <w:rFonts w:ascii="Arial" w:hAnsi="Arial" w:cs="Arial"/>
          <w:sz w:val="20"/>
          <w:szCs w:val="20"/>
        </w:rPr>
        <w:t xml:space="preserve">  (      )  Amasya Genelgesi, yurdun işgaline karşı gösterilen ilk tepkidir</w:t>
      </w:r>
    </w:p>
    <w:p w:rsidR="00974C16" w:rsidRPr="0092252A" w:rsidRDefault="00974C16" w:rsidP="0075146F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472613">
        <w:rPr>
          <w:rFonts w:ascii="Arial" w:hAnsi="Arial" w:cs="Arial"/>
          <w:sz w:val="20"/>
          <w:szCs w:val="20"/>
        </w:rPr>
        <w:t>(      ) Futbol bir ata sporudur.</w:t>
      </w:r>
    </w:p>
    <w:p w:rsidR="00974C16" w:rsidRPr="00472613" w:rsidRDefault="00974C16" w:rsidP="0075146F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472613">
        <w:rPr>
          <w:rFonts w:ascii="Arial" w:hAnsi="Arial" w:cs="Arial"/>
          <w:sz w:val="20"/>
          <w:szCs w:val="20"/>
        </w:rPr>
        <w:t>(      ) Gelenek ve görenekler geçmişten günümüze  aktarılmış değerlerdir.</w:t>
      </w:r>
      <w:r w:rsidRPr="00472613">
        <w:rPr>
          <w:rFonts w:ascii="Arial" w:hAnsi="Arial" w:cs="Arial"/>
          <w:i/>
          <w:sz w:val="20"/>
          <w:szCs w:val="20"/>
        </w:rPr>
        <w:t xml:space="preserve">         </w:t>
      </w:r>
    </w:p>
    <w:p w:rsidR="00974C16" w:rsidRDefault="00974C16" w:rsidP="001E20FB">
      <w:pPr>
        <w:jc w:val="both"/>
        <w:rPr>
          <w:rFonts w:ascii="Arial" w:hAnsi="Arial" w:cs="Arial"/>
          <w:sz w:val="22"/>
          <w:szCs w:val="22"/>
        </w:rPr>
      </w:pPr>
    </w:p>
    <w:p w:rsidR="00974C16" w:rsidRPr="000D4496" w:rsidRDefault="00974C16" w:rsidP="001E20FB">
      <w:pPr>
        <w:jc w:val="both"/>
        <w:rPr>
          <w:rFonts w:ascii="Arial" w:hAnsi="Arial" w:cs="Arial"/>
          <w:b/>
          <w:sz w:val="22"/>
          <w:szCs w:val="22"/>
        </w:rPr>
      </w:pPr>
      <w:r w:rsidRPr="000D4496">
        <w:rPr>
          <w:rFonts w:ascii="Arial" w:hAnsi="Arial" w:cs="Arial"/>
          <w:b/>
          <w:sz w:val="22"/>
          <w:szCs w:val="22"/>
        </w:rPr>
        <w:t>17.Aşağıdaki sözcükleri boşluklara uygun şekilde yerleştiriniz.(10 puan)</w:t>
      </w:r>
    </w:p>
    <w:p w:rsidR="00974C16" w:rsidRPr="000D4496" w:rsidRDefault="00974C16" w:rsidP="0075146F">
      <w:pPr>
        <w:rPr>
          <w:rFonts w:ascii="Arial" w:hAnsi="Arial" w:cs="Arial"/>
          <w:b/>
          <w:sz w:val="20"/>
          <w:szCs w:val="20"/>
        </w:rPr>
      </w:pPr>
    </w:p>
    <w:p w:rsidR="00974C16" w:rsidRDefault="00974C16" w:rsidP="007514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Samsun     -     Sivas     -     Kahraman   -     Kronoloji   -   Trablusgarp   -    Bağımsızlık</w:t>
      </w:r>
    </w:p>
    <w:p w:rsidR="00974C16" w:rsidRDefault="00974C16" w:rsidP="0075146F">
      <w:pPr>
        <w:rPr>
          <w:rFonts w:ascii="Arial" w:hAnsi="Arial" w:cs="Arial"/>
          <w:sz w:val="20"/>
          <w:szCs w:val="20"/>
        </w:rPr>
      </w:pPr>
    </w:p>
    <w:p w:rsidR="00974C16" w:rsidRPr="00472613" w:rsidRDefault="00974C16" w:rsidP="007514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1)</w:t>
      </w:r>
      <w:r w:rsidRPr="004726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Olayları zaman sırasına göre sıralamaya      ………………..        denir</w:t>
      </w:r>
      <w:r w:rsidRPr="00472613">
        <w:rPr>
          <w:rFonts w:ascii="Arial" w:hAnsi="Arial" w:cs="Arial"/>
          <w:sz w:val="20"/>
          <w:szCs w:val="20"/>
        </w:rPr>
        <w:t>.</w:t>
      </w:r>
    </w:p>
    <w:p w:rsidR="00974C16" w:rsidRPr="00472613" w:rsidRDefault="00974C16" w:rsidP="007514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2</w:t>
      </w:r>
      <w:r w:rsidRPr="00472613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Yurdun her yerinden temsilcilerin katıldığı kongre  ……………………………     kongresidir.</w:t>
      </w:r>
    </w:p>
    <w:p w:rsidR="00974C16" w:rsidRDefault="00974C16" w:rsidP="0075146F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3</w:t>
      </w:r>
      <w:r w:rsidRPr="00B305C0">
        <w:rPr>
          <w:rFonts w:ascii="Arial" w:hAnsi="Arial" w:cs="Arial"/>
          <w:sz w:val="20"/>
          <w:szCs w:val="20"/>
        </w:rPr>
        <w:t xml:space="preserve">)  Bayrağımız ……………..…… </w:t>
      </w:r>
      <w:r>
        <w:rPr>
          <w:rFonts w:ascii="Arial" w:hAnsi="Arial" w:cs="Arial"/>
          <w:sz w:val="20"/>
          <w:szCs w:val="20"/>
        </w:rPr>
        <w:t>sembollerimizdendir.</w:t>
      </w:r>
      <w:r>
        <w:rPr>
          <w:rFonts w:ascii="Arial" w:hAnsi="Arial" w:cs="Arial"/>
          <w:i/>
          <w:sz w:val="20"/>
          <w:szCs w:val="20"/>
        </w:rPr>
        <w:t xml:space="preserve">                       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4) Atatürk Kurtuluş Savaşını ……… ……………….dan başlatmıştır.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5)Milli Mücadele döneminde gösterdiği kahramanlık ve başarılardan ötürü Maraş iline   ………………. ünvanı verilmiştir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</w:p>
    <w:p w:rsidR="00974C16" w:rsidRPr="000D4496" w:rsidRDefault="00974C16" w:rsidP="0075146F">
      <w:pPr>
        <w:jc w:val="both"/>
        <w:rPr>
          <w:rFonts w:ascii="Arial" w:hAnsi="Arial" w:cs="Arial"/>
          <w:b/>
          <w:sz w:val="22"/>
          <w:szCs w:val="22"/>
        </w:rPr>
      </w:pPr>
      <w:r w:rsidRPr="000D4496">
        <w:rPr>
          <w:rFonts w:ascii="Arial" w:hAnsi="Arial" w:cs="Arial"/>
          <w:b/>
          <w:sz w:val="22"/>
          <w:szCs w:val="22"/>
        </w:rPr>
        <w:t xml:space="preserve">18:Aşağıdaki olayları </w:t>
      </w:r>
      <w:r>
        <w:rPr>
          <w:rFonts w:ascii="Arial" w:hAnsi="Arial" w:cs="Arial"/>
          <w:b/>
          <w:sz w:val="22"/>
          <w:szCs w:val="22"/>
        </w:rPr>
        <w:t>Kurtuluş Savaşının</w:t>
      </w:r>
      <w:r w:rsidRPr="000D4496">
        <w:rPr>
          <w:rFonts w:ascii="Arial" w:hAnsi="Arial" w:cs="Arial"/>
          <w:b/>
          <w:sz w:val="22"/>
          <w:szCs w:val="22"/>
        </w:rPr>
        <w:t xml:space="preserve"> kronolojik sıralamasına göre sıralayınız.(20puan)</w:t>
      </w:r>
    </w:p>
    <w:p w:rsidR="00974C16" w:rsidRPr="000D4496" w:rsidRDefault="00974C16" w:rsidP="0075146F">
      <w:pPr>
        <w:jc w:val="both"/>
        <w:rPr>
          <w:rFonts w:ascii="Arial" w:hAnsi="Arial" w:cs="Arial"/>
          <w:b/>
          <w:sz w:val="22"/>
          <w:szCs w:val="22"/>
        </w:rPr>
      </w:pP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TBMM’nin açılması      -        Amasya Genelgesi    -   Sakarya Savaşı    -  I. Ve II. İnönü Savaşları  -  Sivas Kongresi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Atatürk’ün Samsun’a Çıkışı    -     Lozan Antlaşması  -  Cumhuriyetin İlanı  -  İzmir’in Kurtuluşu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Başkomutanlık Meydan Savaşı ve Büyük Taarruz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Pr="000D4496">
        <w:rPr>
          <w:rFonts w:ascii="Arial" w:hAnsi="Arial" w:cs="Arial"/>
          <w:b/>
          <w:sz w:val="20"/>
          <w:szCs w:val="20"/>
        </w:rPr>
        <w:t>Atatürk’ün Samsun’a çıkışı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2………………………………………….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3…………………………………………….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4………………………………………………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5………………………………………………………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6…………………………………………………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7………………………………………………………….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8………………………………………………………..</w:t>
      </w: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9……………………………………………………..</w:t>
      </w:r>
    </w:p>
    <w:p w:rsidR="00974C16" w:rsidRDefault="00974C16" w:rsidP="007514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</w:t>
      </w:r>
      <w:r w:rsidRPr="000D4496">
        <w:rPr>
          <w:rFonts w:ascii="Arial" w:hAnsi="Arial" w:cs="Arial"/>
          <w:b/>
          <w:sz w:val="20"/>
          <w:szCs w:val="20"/>
        </w:rPr>
        <w:t>Cumhuriyet’in ilanı</w:t>
      </w:r>
    </w:p>
    <w:p w:rsidR="00974C16" w:rsidRDefault="00974C16" w:rsidP="0075146F">
      <w:pPr>
        <w:jc w:val="both"/>
        <w:rPr>
          <w:rFonts w:ascii="Arial" w:hAnsi="Arial" w:cs="Arial"/>
          <w:b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b/>
          <w:sz w:val="20"/>
          <w:szCs w:val="20"/>
        </w:rPr>
      </w:pPr>
    </w:p>
    <w:p w:rsidR="00974C16" w:rsidRDefault="00974C16" w:rsidP="007514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Not:Test soruları 4’er puandır.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Başarılar………</w:t>
      </w:r>
    </w:p>
    <w:p w:rsidR="00974C16" w:rsidRDefault="00974C16" w:rsidP="0075146F">
      <w:pPr>
        <w:jc w:val="both"/>
        <w:rPr>
          <w:rFonts w:ascii="Arial" w:hAnsi="Arial" w:cs="Arial"/>
          <w:b/>
          <w:sz w:val="20"/>
          <w:szCs w:val="20"/>
        </w:rPr>
      </w:pPr>
    </w:p>
    <w:p w:rsidR="00974C16" w:rsidRPr="00021BDC" w:rsidRDefault="00974C16" w:rsidP="0075146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hyperlink r:id="rId4" w:history="1">
        <w:r>
          <w:rPr>
            <w:rStyle w:val="Hyperlink"/>
            <w:rFonts w:eastAsia="VagRoundedThin"/>
          </w:rPr>
          <w:t>www.sorubak.com</w:t>
        </w:r>
      </w:hyperlink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Seyfi BALGAN</w:t>
      </w:r>
    </w:p>
    <w:sectPr w:rsidR="00974C16" w:rsidRPr="00021BDC" w:rsidSect="0075146F">
      <w:pgSz w:w="11906" w:h="16838"/>
      <w:pgMar w:top="568" w:right="424" w:bottom="284" w:left="567" w:header="708" w:footer="708" w:gutter="0"/>
      <w:cols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7CF"/>
    <w:rsid w:val="00021BDC"/>
    <w:rsid w:val="000D4496"/>
    <w:rsid w:val="000F0167"/>
    <w:rsid w:val="001C483D"/>
    <w:rsid w:val="001E20FB"/>
    <w:rsid w:val="002F7807"/>
    <w:rsid w:val="00440060"/>
    <w:rsid w:val="00472613"/>
    <w:rsid w:val="00620E68"/>
    <w:rsid w:val="0075146F"/>
    <w:rsid w:val="0092252A"/>
    <w:rsid w:val="00974C16"/>
    <w:rsid w:val="00AE6503"/>
    <w:rsid w:val="00B305C0"/>
    <w:rsid w:val="00D325A6"/>
    <w:rsid w:val="00E217CF"/>
    <w:rsid w:val="00ED6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7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1C483D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75146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400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803</Words>
  <Characters>4578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fsm</dc:creator>
  <cp:keywords/>
  <dc:description/>
  <cp:lastModifiedBy>EDANUR HANIM</cp:lastModifiedBy>
  <cp:revision>2</cp:revision>
  <cp:lastPrinted>2011-12-08T21:10:00Z</cp:lastPrinted>
  <dcterms:created xsi:type="dcterms:W3CDTF">2011-12-08T19:58:00Z</dcterms:created>
  <dcterms:modified xsi:type="dcterms:W3CDTF">2011-12-09T19:47:00Z</dcterms:modified>
</cp:coreProperties>
</file>